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B06C2" w14:textId="6796A2F0" w:rsidR="00887D01" w:rsidRDefault="00887D01" w:rsidP="00887D01">
      <w:pPr>
        <w:pStyle w:val="NoSpacing"/>
      </w:pPr>
      <w:r>
        <w:rPr>
          <w:u w:val="single"/>
        </w:rPr>
        <w:t>William MARYNER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fl.1483)</w:t>
      </w:r>
    </w:p>
    <w:p w14:paraId="2FCF2794" w14:textId="6BE39B33" w:rsidR="00887D01" w:rsidRDefault="00887D01" w:rsidP="00887D01">
      <w:pPr>
        <w:pStyle w:val="NoSpacing"/>
      </w:pPr>
      <w:r>
        <w:t xml:space="preserve">of London. </w:t>
      </w:r>
      <w:r>
        <w:t>Salter.</w:t>
      </w:r>
    </w:p>
    <w:p w14:paraId="392E3035" w14:textId="77777777" w:rsidR="00887D01" w:rsidRDefault="00887D01" w:rsidP="00887D01">
      <w:pPr>
        <w:pStyle w:val="NoSpacing"/>
      </w:pPr>
    </w:p>
    <w:p w14:paraId="3BFC3A1F" w14:textId="77777777" w:rsidR="00887D01" w:rsidRDefault="00887D01" w:rsidP="00887D01">
      <w:pPr>
        <w:pStyle w:val="NoSpacing"/>
      </w:pPr>
    </w:p>
    <w:p w14:paraId="564E7B12" w14:textId="77777777" w:rsidR="00887D01" w:rsidRDefault="00887D01" w:rsidP="00887D01">
      <w:pPr>
        <w:pStyle w:val="NoSpacing"/>
      </w:pPr>
      <w:r>
        <w:t xml:space="preserve"> 1 Mar.1483</w:t>
      </w:r>
      <w:r>
        <w:tab/>
        <w:t>Elizabeth Denys of London, widow(q.v.), gave her goods and chattels</w:t>
      </w:r>
    </w:p>
    <w:p w14:paraId="1BD44A24" w14:textId="4E84C4D5" w:rsidR="00887D01" w:rsidRDefault="00887D01" w:rsidP="00887D01">
      <w:pPr>
        <w:pStyle w:val="NoSpacing"/>
      </w:pPr>
      <w:r>
        <w:tab/>
      </w:r>
      <w:r>
        <w:tab/>
        <w:t xml:space="preserve">to him and </w:t>
      </w:r>
      <w:r>
        <w:t>Thomas Parker, ironmonger</w:t>
      </w:r>
      <w:bookmarkStart w:id="0" w:name="_GoBack"/>
      <w:bookmarkEnd w:id="0"/>
      <w:r>
        <w:t>(q.v.).</w:t>
      </w:r>
    </w:p>
    <w:p w14:paraId="3A2D106F" w14:textId="77777777" w:rsidR="00887D01" w:rsidRDefault="00887D01" w:rsidP="00887D01">
      <w:pPr>
        <w:pStyle w:val="NoSpacing"/>
      </w:pPr>
      <w:r>
        <w:tab/>
      </w:r>
      <w:r>
        <w:tab/>
        <w:t>(C.C.R. 1476-85 p.297)</w:t>
      </w:r>
    </w:p>
    <w:p w14:paraId="6DDC457E" w14:textId="77777777" w:rsidR="00887D01" w:rsidRDefault="00887D01" w:rsidP="00887D01">
      <w:pPr>
        <w:pStyle w:val="NoSpacing"/>
      </w:pPr>
    </w:p>
    <w:p w14:paraId="3662E471" w14:textId="77777777" w:rsidR="00887D01" w:rsidRDefault="00887D01" w:rsidP="00887D01">
      <w:pPr>
        <w:pStyle w:val="NoSpacing"/>
      </w:pPr>
    </w:p>
    <w:p w14:paraId="0AE28BA9" w14:textId="77777777" w:rsidR="00887D01" w:rsidRPr="00580A7C" w:rsidRDefault="00887D01" w:rsidP="00887D01">
      <w:pPr>
        <w:pStyle w:val="NoSpacing"/>
      </w:pPr>
      <w:r>
        <w:t>12 July 2018</w:t>
      </w:r>
    </w:p>
    <w:p w14:paraId="5C1C7B30" w14:textId="682E06E2" w:rsidR="006B2F86" w:rsidRPr="00887D01" w:rsidRDefault="00887D01" w:rsidP="00E71FC3">
      <w:pPr>
        <w:pStyle w:val="NoSpacing"/>
      </w:pPr>
    </w:p>
    <w:sectPr w:rsidR="006B2F86" w:rsidRPr="00887D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02145" w14:textId="77777777" w:rsidR="00887D01" w:rsidRDefault="00887D01" w:rsidP="00E71FC3">
      <w:pPr>
        <w:spacing w:after="0" w:line="240" w:lineRule="auto"/>
      </w:pPr>
      <w:r>
        <w:separator/>
      </w:r>
    </w:p>
  </w:endnote>
  <w:endnote w:type="continuationSeparator" w:id="0">
    <w:p w14:paraId="6CEE0D03" w14:textId="77777777" w:rsidR="00887D01" w:rsidRDefault="00887D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BF41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ECBA9" w14:textId="77777777" w:rsidR="00887D01" w:rsidRDefault="00887D01" w:rsidP="00E71FC3">
      <w:pPr>
        <w:spacing w:after="0" w:line="240" w:lineRule="auto"/>
      </w:pPr>
      <w:r>
        <w:separator/>
      </w:r>
    </w:p>
  </w:footnote>
  <w:footnote w:type="continuationSeparator" w:id="0">
    <w:p w14:paraId="0F543042" w14:textId="77777777" w:rsidR="00887D01" w:rsidRDefault="00887D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D01"/>
    <w:rsid w:val="001A7C09"/>
    <w:rsid w:val="00577BD5"/>
    <w:rsid w:val="00656CBA"/>
    <w:rsid w:val="006A1F77"/>
    <w:rsid w:val="00733BE7"/>
    <w:rsid w:val="00887D0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DC590"/>
  <w15:chartTrackingRefBased/>
  <w15:docId w15:val="{FF2F4465-6EFE-4CAC-B6DB-4515B4BAA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2018-07-12T09:12:00Z</dcterms:created>
  <dcterms:modified xsi:type="dcterms:W3CDTF">2018-07-12T09:14:00Z</dcterms:modified>
</cp:coreProperties>
</file>